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Swindon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Swindon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Swindon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Swindon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Swindon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Swindon South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62.9% </w:t>
      </w:r>
      <w:r w:rsidRPr="004747BF">
        <w:rPr>
          <w:rFonts w:ascii="Libre Franklin Light" w:eastAsia="Times New Roman" w:hAnsi="Libre Franklin Light" w:cs="Calibri Light"/>
        </w:rPr>
        <w:t xml:space="preserve">of those respondents classified as PGSI 8+ in Swindon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Swindon South is estimated to be </w:t>
      </w:r>
      <w:r w:rsidRPr="00773DF7">
        <w:rPr>
          <w:rFonts w:ascii="Libre Franklin Light" w:eastAsia="Times New Roman" w:hAnsi="Libre Franklin Light" w:cs="Calibri Light"/>
          <w:b/>
          <w:bCs/>
          <w:color w:val="C45911" w:themeColor="accent2" w:themeShade="BF"/>
        </w:rPr>
        <w:t xml:space="preserve">£2,228,558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Swindon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Swindon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Swindon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Swindon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windon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Swindon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windon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Swindon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Swindon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windon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Swindon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Swindon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Swindon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Swindon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Swindon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Swindon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£2,228,558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Swindon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£36,300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£750,695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£53,777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£1,344,932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£2,228,558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Swindon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Swindon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Swindon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Swindon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Swindon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Swindon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Swindon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Swindon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038B53D-0A9F-4E62-B502-7C0706A014F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